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7CD" w:rsidRDefault="005477CD" w:rsidP="004F35FF">
      <w:pPr>
        <w:spacing w:after="0" w:line="240" w:lineRule="auto"/>
        <w:jc w:val="right"/>
      </w:pPr>
      <w:r>
        <w:t>Приложение № 10</w:t>
      </w:r>
    </w:p>
    <w:p w:rsidR="005477CD" w:rsidRDefault="005477CD" w:rsidP="004F35FF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5477CD" w:rsidRDefault="005477CD" w:rsidP="004F35FF">
      <w:pPr>
        <w:spacing w:after="0" w:line="240" w:lineRule="auto"/>
        <w:jc w:val="right"/>
      </w:pPr>
      <w:r>
        <w:t>27 декабря 2024г. № 239</w:t>
      </w:r>
    </w:p>
    <w:p w:rsidR="005477CD" w:rsidRDefault="005477CD" w:rsidP="004F35FF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5477CD" w:rsidRDefault="005477CD" w:rsidP="004F35FF">
      <w:pPr>
        <w:jc w:val="center"/>
      </w:pPr>
      <w:r>
        <w:t>С. Анга, ул. Советская,23а, здание МУ Ангинский КИК</w:t>
      </w:r>
    </w:p>
    <w:p w:rsidR="005477CD" w:rsidRDefault="005477CD">
      <w:r w:rsidRPr="005A1BC6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485.25pt;height:429pt;visibility:visible">
            <v:imagedata r:id="rId4" o:title=""/>
          </v:shape>
        </w:pict>
      </w:r>
      <w:bookmarkStart w:id="0" w:name="_GoBack"/>
      <w:bookmarkEnd w:id="0"/>
    </w:p>
    <w:p w:rsidR="005477CD" w:rsidRDefault="005477CD" w:rsidP="00886DDA"/>
    <w:p w:rsidR="005477CD" w:rsidRPr="00886DDA" w:rsidRDefault="005477CD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5477CD" w:rsidRPr="00AD2415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CD" w:rsidRPr="007F376A" w:rsidRDefault="005477CD" w:rsidP="006D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CD" w:rsidRPr="00AD2415" w:rsidRDefault="005477CD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415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7CD" w:rsidRPr="00AD2415" w:rsidRDefault="005477CD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41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5477CD" w:rsidRPr="00AD2415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CD" w:rsidRPr="00AD2415" w:rsidRDefault="005477CD" w:rsidP="00B84D0C">
            <w:r w:rsidRPr="00AD2415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CD" w:rsidRPr="00AD2415" w:rsidRDefault="005477CD" w:rsidP="00B84D0C">
            <w:r w:rsidRPr="00AD2415">
              <w:t>573115.7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7CD" w:rsidRPr="00AD2415" w:rsidRDefault="005477CD" w:rsidP="00B84D0C">
            <w:r w:rsidRPr="00AD2415">
              <w:t>4259990.0</w:t>
            </w:r>
          </w:p>
        </w:tc>
      </w:tr>
      <w:tr w:rsidR="005477CD" w:rsidRPr="00AD2415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CD" w:rsidRPr="00AD2415" w:rsidRDefault="005477CD" w:rsidP="00B84D0C">
            <w:r w:rsidRPr="00AD2415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CD" w:rsidRPr="00AD2415" w:rsidRDefault="005477CD" w:rsidP="00B84D0C">
            <w:r w:rsidRPr="00AD2415">
              <w:t>573116.9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7CD" w:rsidRPr="00AD2415" w:rsidRDefault="005477CD" w:rsidP="00B84D0C">
            <w:r w:rsidRPr="00AD2415">
              <w:t>4259991.6</w:t>
            </w:r>
          </w:p>
        </w:tc>
      </w:tr>
      <w:tr w:rsidR="005477CD" w:rsidRPr="00AD2415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CD" w:rsidRPr="00AD2415" w:rsidRDefault="005477CD" w:rsidP="00B84D0C">
            <w:r w:rsidRPr="00AD2415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CD" w:rsidRPr="00AD2415" w:rsidRDefault="005477CD" w:rsidP="00B84D0C">
            <w:r w:rsidRPr="00AD2415">
              <w:t>573115.3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7CD" w:rsidRPr="00AD2415" w:rsidRDefault="005477CD" w:rsidP="00B84D0C">
            <w:r w:rsidRPr="00AD2415">
              <w:t>4259992.8</w:t>
            </w:r>
          </w:p>
        </w:tc>
      </w:tr>
      <w:tr w:rsidR="005477CD" w:rsidRPr="00AD2415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CD" w:rsidRPr="00AD2415" w:rsidRDefault="005477CD" w:rsidP="00B84D0C">
            <w:r w:rsidRPr="00AD2415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CD" w:rsidRPr="00AD2415" w:rsidRDefault="005477CD" w:rsidP="00B84D0C">
            <w:r w:rsidRPr="00AD2415">
              <w:t>573114.1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7CD" w:rsidRPr="00AD2415" w:rsidRDefault="005477CD" w:rsidP="00B84D0C">
            <w:r w:rsidRPr="00AD2415">
              <w:t>4259991.2</w:t>
            </w:r>
          </w:p>
        </w:tc>
      </w:tr>
    </w:tbl>
    <w:p w:rsidR="005477CD" w:rsidRPr="00431D01" w:rsidRDefault="005477CD" w:rsidP="00886DDA">
      <w:pPr>
        <w:rPr>
          <w:i/>
        </w:rPr>
      </w:pPr>
    </w:p>
    <w:sectPr w:rsidR="005477CD" w:rsidRPr="00431D01" w:rsidSect="00DB0347">
      <w:pgSz w:w="11906" w:h="16838"/>
      <w:pgMar w:top="1134" w:right="42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1532A0"/>
    <w:rsid w:val="00233223"/>
    <w:rsid w:val="002904AC"/>
    <w:rsid w:val="00305D54"/>
    <w:rsid w:val="003441AC"/>
    <w:rsid w:val="003918F0"/>
    <w:rsid w:val="003933B4"/>
    <w:rsid w:val="00431D01"/>
    <w:rsid w:val="00432685"/>
    <w:rsid w:val="004F35FF"/>
    <w:rsid w:val="005477CD"/>
    <w:rsid w:val="005A1BC6"/>
    <w:rsid w:val="00601762"/>
    <w:rsid w:val="006428DF"/>
    <w:rsid w:val="006D582E"/>
    <w:rsid w:val="007D7300"/>
    <w:rsid w:val="007F376A"/>
    <w:rsid w:val="00886DDA"/>
    <w:rsid w:val="008D3E58"/>
    <w:rsid w:val="009005C9"/>
    <w:rsid w:val="0098605B"/>
    <w:rsid w:val="00AD2415"/>
    <w:rsid w:val="00B01D17"/>
    <w:rsid w:val="00B84D0C"/>
    <w:rsid w:val="00B94FBB"/>
    <w:rsid w:val="00C71FC2"/>
    <w:rsid w:val="00DB0347"/>
    <w:rsid w:val="00DB7042"/>
    <w:rsid w:val="00F9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76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53</Words>
  <Characters>306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3</cp:revision>
  <cp:lastPrinted>2025-01-17T02:33:00Z</cp:lastPrinted>
  <dcterms:created xsi:type="dcterms:W3CDTF">2025-01-10T08:07:00Z</dcterms:created>
  <dcterms:modified xsi:type="dcterms:W3CDTF">2025-01-17T02:33:00Z</dcterms:modified>
</cp:coreProperties>
</file>